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89824" w14:textId="77777777" w:rsidR="00EF5C6F" w:rsidRPr="00407283" w:rsidRDefault="00EF5C6F" w:rsidP="00EF5C6F">
      <w:pPr>
        <w:pStyle w:val="NoSpacing"/>
      </w:pPr>
      <w:r>
        <w:rPr>
          <w:u w:val="single"/>
        </w:rPr>
        <w:t>William BASELL</w:t>
      </w:r>
      <w:r>
        <w:t xml:space="preserve">    </w:t>
      </w:r>
      <w:proofErr w:type="gramStart"/>
      <w:r>
        <w:t xml:space="preserve">   (</w:t>
      </w:r>
      <w:proofErr w:type="gramEnd"/>
      <w:r>
        <w:t>fl.1412)</w:t>
      </w:r>
    </w:p>
    <w:p w14:paraId="31F1854E" w14:textId="77777777" w:rsidR="00EF5C6F" w:rsidRDefault="00EF5C6F" w:rsidP="00EF5C6F">
      <w:pPr>
        <w:pStyle w:val="NoSpacing"/>
      </w:pPr>
    </w:p>
    <w:p w14:paraId="1993CE37" w14:textId="77777777" w:rsidR="00EF5C6F" w:rsidRDefault="00EF5C6F" w:rsidP="00EF5C6F">
      <w:pPr>
        <w:pStyle w:val="NoSpacing"/>
      </w:pPr>
    </w:p>
    <w:p w14:paraId="565AD564" w14:textId="77777777" w:rsidR="00EF5C6F" w:rsidRDefault="00EF5C6F" w:rsidP="00EF5C6F">
      <w:pPr>
        <w:pStyle w:val="NoSpacing"/>
      </w:pPr>
      <w:r>
        <w:t>25 Jun.1412</w:t>
      </w:r>
      <w:r>
        <w:tab/>
        <w:t>Settlement of the action taken by him and four others against Ranulph</w:t>
      </w:r>
    </w:p>
    <w:p w14:paraId="75B94D1E" w14:textId="77777777" w:rsidR="00EF5C6F" w:rsidRDefault="00EF5C6F" w:rsidP="00EF5C6F">
      <w:pPr>
        <w:pStyle w:val="NoSpacing"/>
      </w:pPr>
      <w:r>
        <w:tab/>
      </w:r>
      <w:r>
        <w:tab/>
        <w:t xml:space="preserve">de </w:t>
      </w:r>
      <w:proofErr w:type="spellStart"/>
      <w:r>
        <w:t>Fryskeney</w:t>
      </w:r>
      <w:proofErr w:type="spellEnd"/>
      <w:r>
        <w:t xml:space="preserve"> of </w:t>
      </w:r>
      <w:proofErr w:type="spellStart"/>
      <w:r>
        <w:t>Swayfield</w:t>
      </w:r>
      <w:proofErr w:type="spellEnd"/>
      <w:r>
        <w:t>, Lincolnshire(q.v.), and his wife, Margaret(q.v.),</w:t>
      </w:r>
    </w:p>
    <w:p w14:paraId="60D07866" w14:textId="77777777" w:rsidR="00EF5C6F" w:rsidRDefault="00EF5C6F" w:rsidP="00EF5C6F">
      <w:pPr>
        <w:pStyle w:val="NoSpacing"/>
      </w:pPr>
      <w:r>
        <w:tab/>
      </w:r>
      <w:r>
        <w:tab/>
        <w:t xml:space="preserve">deforciants of a moiety of the manor of </w:t>
      </w:r>
      <w:proofErr w:type="spellStart"/>
      <w:r>
        <w:t>Swayfield</w:t>
      </w:r>
      <w:proofErr w:type="spellEnd"/>
      <w:r>
        <w:t>.</w:t>
      </w:r>
    </w:p>
    <w:p w14:paraId="38A7CEAD" w14:textId="77777777" w:rsidR="00EF5C6F" w:rsidRPr="002D67F9" w:rsidRDefault="00EF5C6F" w:rsidP="00EF5C6F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18B092B9" w14:textId="77777777" w:rsidR="00EF5C6F" w:rsidRDefault="00EF5C6F" w:rsidP="00EF5C6F">
      <w:pPr>
        <w:pStyle w:val="NoSpacing"/>
        <w:ind w:left="720" w:firstLine="720"/>
      </w:pPr>
      <w:r w:rsidRPr="00E96068">
        <w:t xml:space="preserve">(number </w:t>
      </w:r>
      <w:r>
        <w:t>36)</w:t>
      </w:r>
    </w:p>
    <w:p w14:paraId="48F98ECF" w14:textId="77777777" w:rsidR="00EF5C6F" w:rsidRDefault="00EF5C6F" w:rsidP="00EF5C6F">
      <w:pPr>
        <w:pStyle w:val="NoSpacing"/>
      </w:pPr>
    </w:p>
    <w:p w14:paraId="28E87F9B" w14:textId="77777777" w:rsidR="00EF5C6F" w:rsidRDefault="00EF5C6F" w:rsidP="00EF5C6F">
      <w:pPr>
        <w:pStyle w:val="NoSpacing"/>
      </w:pPr>
    </w:p>
    <w:p w14:paraId="7A742011" w14:textId="77777777" w:rsidR="00EF5C6F" w:rsidRDefault="00EF5C6F" w:rsidP="00EF5C6F">
      <w:pPr>
        <w:pStyle w:val="NoSpacing"/>
      </w:pPr>
      <w:r>
        <w:t>18 December 2024</w:t>
      </w:r>
    </w:p>
    <w:p w14:paraId="0FF2D8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DE2A4" w14:textId="77777777" w:rsidR="00EF5C6F" w:rsidRDefault="00EF5C6F" w:rsidP="009139A6">
      <w:r>
        <w:separator/>
      </w:r>
    </w:p>
  </w:endnote>
  <w:endnote w:type="continuationSeparator" w:id="0">
    <w:p w14:paraId="47BE8113" w14:textId="77777777" w:rsidR="00EF5C6F" w:rsidRDefault="00EF5C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D4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97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C5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69A49" w14:textId="77777777" w:rsidR="00EF5C6F" w:rsidRDefault="00EF5C6F" w:rsidP="009139A6">
      <w:r>
        <w:separator/>
      </w:r>
    </w:p>
  </w:footnote>
  <w:footnote w:type="continuationSeparator" w:id="0">
    <w:p w14:paraId="66F2B479" w14:textId="77777777" w:rsidR="00EF5C6F" w:rsidRDefault="00EF5C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D1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5A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D4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C6F"/>
    <w:rsid w:val="000666E0"/>
    <w:rsid w:val="00100CE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5C6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CDE7A"/>
  <w15:chartTrackingRefBased/>
  <w15:docId w15:val="{AA73F2B8-E35E-49F7-9BB8-D22C52C2D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5C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2025-02-22T11:11:00Z</dcterms:created>
  <dcterms:modified xsi:type="dcterms:W3CDTF">2025-02-22T11:11:00Z</dcterms:modified>
</cp:coreProperties>
</file>